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22DFA6" w14:textId="77777777" w:rsidR="00270854" w:rsidRDefault="00270854" w:rsidP="0027085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Unknown FORLUSSE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7EEAA490" w14:textId="77777777" w:rsidR="00270854" w:rsidRDefault="00270854" w:rsidP="0027085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York. Monk.</w:t>
      </w:r>
    </w:p>
    <w:p w14:paraId="0AB83089" w14:textId="77777777" w:rsidR="00270854" w:rsidRDefault="00270854" w:rsidP="00270854">
      <w:pPr>
        <w:rPr>
          <w:rFonts w:ascii="Times New Roman" w:hAnsi="Times New Roman" w:cs="Times New Roman"/>
        </w:rPr>
      </w:pPr>
    </w:p>
    <w:p w14:paraId="572AB3F0" w14:textId="77777777" w:rsidR="00270854" w:rsidRDefault="00270854" w:rsidP="00270854">
      <w:pPr>
        <w:rPr>
          <w:rFonts w:ascii="Times New Roman" w:hAnsi="Times New Roman" w:cs="Times New Roman"/>
        </w:rPr>
      </w:pPr>
    </w:p>
    <w:p w14:paraId="1C45D28F" w14:textId="77777777" w:rsidR="00270854" w:rsidRDefault="00270854" w:rsidP="0027085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The Master of the Guild of Corpus Christi brought a plaint of trespass </w:t>
      </w:r>
    </w:p>
    <w:p w14:paraId="3DAB7FA8" w14:textId="77777777" w:rsidR="00270854" w:rsidRDefault="00270854" w:rsidP="0027085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and assault against him and 21 others.</w:t>
      </w:r>
    </w:p>
    <w:p w14:paraId="774D2359" w14:textId="77777777" w:rsidR="00270854" w:rsidRDefault="00270854" w:rsidP="0027085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417306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65520CEF" w14:textId="77777777" w:rsidR="00270854" w:rsidRDefault="00270854" w:rsidP="00270854">
      <w:pPr>
        <w:rPr>
          <w:rFonts w:ascii="Times New Roman" w:hAnsi="Times New Roman" w:cs="Times New Roman"/>
        </w:rPr>
      </w:pPr>
    </w:p>
    <w:p w14:paraId="17C7138E" w14:textId="77777777" w:rsidR="00270854" w:rsidRDefault="00270854" w:rsidP="00270854">
      <w:pPr>
        <w:rPr>
          <w:rFonts w:ascii="Times New Roman" w:hAnsi="Times New Roman" w:cs="Times New Roman"/>
        </w:rPr>
      </w:pPr>
    </w:p>
    <w:p w14:paraId="4B45E32F" w14:textId="77777777" w:rsidR="00270854" w:rsidRDefault="00270854" w:rsidP="0027085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June 2019</w:t>
      </w:r>
    </w:p>
    <w:p w14:paraId="1C332E50" w14:textId="77777777" w:rsidR="006B2F86" w:rsidRPr="00E71FC3" w:rsidRDefault="0027085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77F240" w14:textId="77777777" w:rsidR="00270854" w:rsidRDefault="00270854" w:rsidP="00E71FC3">
      <w:r>
        <w:separator/>
      </w:r>
    </w:p>
  </w:endnote>
  <w:endnote w:type="continuationSeparator" w:id="0">
    <w:p w14:paraId="7D5E4CD1" w14:textId="77777777" w:rsidR="00270854" w:rsidRDefault="0027085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86106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847AD7" w14:textId="77777777" w:rsidR="00270854" w:rsidRDefault="00270854" w:rsidP="00E71FC3">
      <w:r>
        <w:separator/>
      </w:r>
    </w:p>
  </w:footnote>
  <w:footnote w:type="continuationSeparator" w:id="0">
    <w:p w14:paraId="6EFD09AB" w14:textId="77777777" w:rsidR="00270854" w:rsidRDefault="0027085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0854"/>
    <w:rsid w:val="001A7C09"/>
    <w:rsid w:val="00270854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1F91CC"/>
  <w15:chartTrackingRefBased/>
  <w15:docId w15:val="{1F0DF39E-D432-43D6-94D7-D45ECE255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085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27085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2019-06-18T20:04:00Z</dcterms:created>
  <dcterms:modified xsi:type="dcterms:W3CDTF">2019-06-18T20:05:00Z</dcterms:modified>
</cp:coreProperties>
</file>